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P-12087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Dämmarbeiten - Neubau Umkleidegebäude Arnheimweg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2026-0451-23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Dämmarbeiten an der Haustechik in einem 2-geschossigen Umkleidegebäudes mit 4 Umkleideräumen auf ca. 300m2
Neubau Umkleidegebäude Arnheimweg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